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E4CA6" w14:textId="77777777" w:rsidR="00DC4C9B" w:rsidRDefault="00DC4C9B" w:rsidP="00DC4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SPROTFORD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3ADF4A61" w14:textId="77777777" w:rsidR="00DC4C9B" w:rsidRDefault="00DC4C9B" w:rsidP="00DC4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Amersham</w:t>
      </w:r>
      <w:proofErr w:type="spellEnd"/>
      <w:r>
        <w:rPr>
          <w:rFonts w:ascii="Times New Roman" w:hAnsi="Times New Roman" w:cs="Times New Roman"/>
          <w:sz w:val="24"/>
          <w:szCs w:val="24"/>
        </w:rPr>
        <w:t>. Carpenter.</w:t>
      </w:r>
    </w:p>
    <w:p w14:paraId="23354F6B" w14:textId="77777777" w:rsidR="00DC4C9B" w:rsidRDefault="00DC4C9B" w:rsidP="00DC4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349017" w14:textId="77777777" w:rsidR="00DC4C9B" w:rsidRDefault="00DC4C9B" w:rsidP="00DC4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88A27D" w14:textId="77777777" w:rsidR="00DC4C9B" w:rsidRDefault="00DC4C9B" w:rsidP="00DC4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Jan.1414</w:t>
      </w:r>
      <w:r>
        <w:rPr>
          <w:rFonts w:ascii="Times New Roman" w:hAnsi="Times New Roman" w:cs="Times New Roman"/>
          <w:sz w:val="24"/>
          <w:szCs w:val="24"/>
        </w:rPr>
        <w:tab/>
        <w:t>He joined the rebellion.</w:t>
      </w:r>
    </w:p>
    <w:p w14:paraId="4ACE70F9" w14:textId="77777777" w:rsidR="00DC4C9B" w:rsidRDefault="00DC4C9B" w:rsidP="00DC4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6CD0D8F2" w14:textId="77777777" w:rsidR="00DC4C9B" w:rsidRDefault="00DC4C9B" w:rsidP="00DC4C9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231FA99C" w14:textId="77777777" w:rsidR="00DC4C9B" w:rsidRDefault="00DC4C9B" w:rsidP="00DC4C9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 p.390)</w:t>
      </w:r>
    </w:p>
    <w:p w14:paraId="10BA9C84" w14:textId="77777777" w:rsidR="00DC4C9B" w:rsidRDefault="00DC4C9B" w:rsidP="00DC4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Dec.</w:t>
      </w:r>
      <w:r>
        <w:rPr>
          <w:rFonts w:ascii="Times New Roman" w:hAnsi="Times New Roman" w:cs="Times New Roman"/>
          <w:sz w:val="24"/>
          <w:szCs w:val="24"/>
        </w:rPr>
        <w:tab/>
        <w:t xml:space="preserve">Pardoned, having been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Newgate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interim.   (ibid.)</w:t>
      </w:r>
    </w:p>
    <w:p w14:paraId="62133B6F" w14:textId="77777777" w:rsidR="00DC4C9B" w:rsidRDefault="00DC4C9B" w:rsidP="00DC4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DBF61B" w14:textId="77777777" w:rsidR="00DC4C9B" w:rsidRDefault="00DC4C9B" w:rsidP="00DC4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7D290D" w14:textId="77777777" w:rsidR="00DC4C9B" w:rsidRDefault="00DC4C9B" w:rsidP="00DC4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2022</w:t>
      </w:r>
    </w:p>
    <w:p w14:paraId="35AD601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63618" w14:textId="77777777" w:rsidR="00DC4C9B" w:rsidRDefault="00DC4C9B" w:rsidP="009139A6">
      <w:r>
        <w:separator/>
      </w:r>
    </w:p>
  </w:endnote>
  <w:endnote w:type="continuationSeparator" w:id="0">
    <w:p w14:paraId="555C203B" w14:textId="77777777" w:rsidR="00DC4C9B" w:rsidRDefault="00DC4C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10E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86C3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247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D378A" w14:textId="77777777" w:rsidR="00DC4C9B" w:rsidRDefault="00DC4C9B" w:rsidP="009139A6">
      <w:r>
        <w:separator/>
      </w:r>
    </w:p>
  </w:footnote>
  <w:footnote w:type="continuationSeparator" w:id="0">
    <w:p w14:paraId="05F60406" w14:textId="77777777" w:rsidR="00DC4C9B" w:rsidRDefault="00DC4C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6E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B7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0CE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C9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4C9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9D207"/>
  <w15:chartTrackingRefBased/>
  <w15:docId w15:val="{1D7274EA-E810-43D6-A56D-9E6365A9F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2022-01-13T20:32:00Z</dcterms:created>
  <dcterms:modified xsi:type="dcterms:W3CDTF">2022-01-13T20:32:00Z</dcterms:modified>
</cp:coreProperties>
</file>